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22.07.2026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Kliniken Ostalb - Erweiterung Zentrale Notaufnahme - Elektroanlagen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Elektroanlagen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